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34B" w:rsidRDefault="00B6334B" w:rsidP="00AC2FEC">
      <w:pPr>
        <w:ind w:left="3600" w:firstLine="720"/>
        <w:rPr>
          <w:b/>
          <w:szCs w:val="28"/>
        </w:rPr>
      </w:pPr>
      <w:r w:rsidRPr="00B171A8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B6334B" w:rsidRPr="003B693E" w:rsidRDefault="00B6334B" w:rsidP="00AC2FEC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B6334B" w:rsidRPr="003B693E" w:rsidRDefault="00B6334B" w:rsidP="00AC2FEC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B6334B" w:rsidRPr="003B693E" w:rsidRDefault="00B6334B" w:rsidP="00AC2F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B6334B" w:rsidRPr="003B693E" w:rsidRDefault="00B6334B" w:rsidP="00AC2FEC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B6334B" w:rsidRPr="003B693E" w:rsidRDefault="00B6334B" w:rsidP="00AC2FEC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B6334B" w:rsidRPr="003B693E" w:rsidRDefault="00B6334B" w:rsidP="00AC2FEC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B6334B" w:rsidRDefault="00B6334B" w:rsidP="00AC2FE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6334B" w:rsidRPr="003B693E" w:rsidRDefault="00B6334B" w:rsidP="00AC2FE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6334B" w:rsidRPr="003B693E" w:rsidRDefault="00B6334B" w:rsidP="00AC2FE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B6334B" w:rsidRPr="003B693E" w:rsidRDefault="00B6334B" w:rsidP="00AC2FE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B6334B" w:rsidRPr="003B693E" w:rsidRDefault="00B6334B" w:rsidP="00AC2FEC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173</w:t>
      </w:r>
    </w:p>
    <w:p w:rsidR="00B6334B" w:rsidRPr="003B693E" w:rsidRDefault="00B6334B" w:rsidP="00AC2FE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B6334B" w:rsidRPr="003B693E" w:rsidRDefault="00B6334B" w:rsidP="00AC2FE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B6334B" w:rsidRPr="003B693E" w:rsidRDefault="00B6334B" w:rsidP="00AC2FE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B6334B" w:rsidRPr="003B693E" w:rsidRDefault="00B6334B" w:rsidP="00AC2FEC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 вул. Лучаківського</w:t>
      </w:r>
    </w:p>
    <w:p w:rsidR="00B6334B" w:rsidRPr="003B693E" w:rsidRDefault="00B6334B" w:rsidP="00AC2FEC">
      <w:pPr>
        <w:widowControl w:val="0"/>
        <w:autoSpaceDE w:val="0"/>
        <w:jc w:val="both"/>
        <w:rPr>
          <w:rFonts w:ascii="Times New Roman" w:hAnsi="Times New Roman"/>
        </w:rPr>
      </w:pPr>
    </w:p>
    <w:p w:rsidR="00B6334B" w:rsidRPr="003B693E" w:rsidRDefault="00B6334B" w:rsidP="005F451F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B6334B" w:rsidRPr="003B693E" w:rsidRDefault="00B6334B" w:rsidP="00AC2FEC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B6334B" w:rsidRPr="003B693E" w:rsidRDefault="00B6334B" w:rsidP="00AC2FEC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2,605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 по вул.. Лучаківського</w:t>
      </w:r>
    </w:p>
    <w:p w:rsidR="00B6334B" w:rsidRPr="003B693E" w:rsidRDefault="00B6334B" w:rsidP="00AC2FE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№3, що по вул.. Лучаківського.</w:t>
      </w:r>
    </w:p>
    <w:p w:rsidR="00B6334B" w:rsidRPr="003B693E" w:rsidRDefault="00B6334B" w:rsidP="00AC2FE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 по вул.. Лучаківського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B6334B" w:rsidRPr="003B693E" w:rsidRDefault="00B6334B" w:rsidP="00AC2FE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B6334B" w:rsidRPr="003B693E" w:rsidRDefault="00B6334B" w:rsidP="00AC2FE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B6334B" w:rsidRPr="003B693E" w:rsidRDefault="00B6334B" w:rsidP="00AC2FEC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B6334B" w:rsidRDefault="00B6334B" w:rsidP="00AC2FEC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B6334B" w:rsidRPr="00DC72A5" w:rsidRDefault="00B6334B" w:rsidP="005F451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B6334B" w:rsidRPr="00DC72A5" w:rsidRDefault="00B6334B" w:rsidP="005F451F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173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B6334B" w:rsidRPr="00DC72A5" w:rsidRDefault="00B6334B" w:rsidP="005F45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334B" w:rsidRPr="00DC72A5" w:rsidRDefault="00B6334B" w:rsidP="005F45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334B" w:rsidRPr="00DC72A5" w:rsidRDefault="00B6334B" w:rsidP="005F45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B6334B" w:rsidRPr="00DC72A5" w:rsidRDefault="00B6334B" w:rsidP="005F451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Лучаківського, 3 </w:t>
      </w:r>
    </w:p>
    <w:p w:rsidR="00B6334B" w:rsidRPr="00DC72A5" w:rsidRDefault="00B6334B" w:rsidP="005F45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B6334B" w:rsidRPr="00DC72A5" w:rsidRDefault="00B6334B" w:rsidP="005F45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B6334B" w:rsidRDefault="00B6334B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B6334B" w:rsidRPr="00C20005" w:rsidTr="002E5D63">
        <w:trPr>
          <w:trHeight w:val="527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B6334B" w:rsidRPr="00C20005" w:rsidRDefault="00B6334B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C20005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C20005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C20005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B6334B" w:rsidRPr="00C20005" w:rsidTr="002E5D63">
        <w:trPr>
          <w:trHeight w:val="448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B6334B" w:rsidRPr="00C20005" w:rsidRDefault="00B6334B" w:rsidP="00F559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0,341</w:t>
            </w:r>
          </w:p>
        </w:tc>
      </w:tr>
      <w:tr w:rsidR="00B6334B" w:rsidRPr="00C20005" w:rsidTr="002E5D63">
        <w:trPr>
          <w:trHeight w:val="336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0,521</w:t>
            </w:r>
          </w:p>
        </w:tc>
      </w:tr>
      <w:tr w:rsidR="00B6334B" w:rsidRPr="00C20005" w:rsidTr="002E5D63">
        <w:trPr>
          <w:trHeight w:val="264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B6334B" w:rsidRPr="00C20005" w:rsidRDefault="00B6334B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0,521</w:t>
            </w:r>
          </w:p>
        </w:tc>
      </w:tr>
      <w:tr w:rsidR="00B6334B" w:rsidRPr="00C20005" w:rsidTr="002E5D63">
        <w:trPr>
          <w:trHeight w:val="264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0,157</w:t>
            </w:r>
          </w:p>
        </w:tc>
      </w:tr>
      <w:tr w:rsidR="00B6334B" w:rsidRPr="00C20005" w:rsidTr="002E5D63">
        <w:trPr>
          <w:trHeight w:val="264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B6334B" w:rsidRPr="00C20005" w:rsidRDefault="00B6334B" w:rsidP="00AC2F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0,232</w:t>
            </w:r>
          </w:p>
        </w:tc>
      </w:tr>
      <w:tr w:rsidR="00B6334B" w:rsidRPr="00C20005" w:rsidTr="002E5D63">
        <w:trPr>
          <w:trHeight w:val="2760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B6334B" w:rsidRPr="00C20005" w:rsidRDefault="00B6334B" w:rsidP="00D920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1,055</w:t>
            </w:r>
          </w:p>
        </w:tc>
      </w:tr>
      <w:tr w:rsidR="00B6334B" w:rsidRPr="00C20005" w:rsidTr="002E5D63">
        <w:trPr>
          <w:trHeight w:val="596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0,966</w:t>
            </w:r>
          </w:p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0,445</w:t>
            </w:r>
          </w:p>
          <w:p w:rsidR="00B6334B" w:rsidRPr="00C20005" w:rsidRDefault="00B6334B" w:rsidP="00580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0,521</w:t>
            </w:r>
          </w:p>
        </w:tc>
      </w:tr>
      <w:tr w:rsidR="00B6334B" w:rsidRPr="00C20005" w:rsidTr="002E5D63">
        <w:trPr>
          <w:trHeight w:val="264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B6334B" w:rsidRPr="00C20005" w:rsidRDefault="00B6334B" w:rsidP="00580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B6334B" w:rsidRPr="00C20005" w:rsidTr="002E5D63">
        <w:trPr>
          <w:trHeight w:val="264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B6334B" w:rsidRPr="00C20005" w:rsidRDefault="00B6334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B6334B" w:rsidRPr="00C20005" w:rsidRDefault="00B6334B" w:rsidP="00580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0,190</w:t>
            </w:r>
          </w:p>
        </w:tc>
      </w:tr>
      <w:tr w:rsidR="00B6334B" w:rsidRPr="00C20005" w:rsidTr="002E5D63">
        <w:trPr>
          <w:trHeight w:val="264"/>
          <w:jc w:val="center"/>
        </w:trPr>
        <w:tc>
          <w:tcPr>
            <w:tcW w:w="901" w:type="dxa"/>
          </w:tcPr>
          <w:p w:rsidR="00B6334B" w:rsidRPr="00C20005" w:rsidRDefault="00B6334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6334B" w:rsidRPr="00CB5CC3" w:rsidRDefault="00B6334B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B6334B" w:rsidRPr="00C20005" w:rsidRDefault="00B6334B" w:rsidP="005806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0005">
              <w:rPr>
                <w:rFonts w:ascii="Times New Roman" w:hAnsi="Times New Roman"/>
                <w:color w:val="000000"/>
                <w:sz w:val="24"/>
                <w:szCs w:val="24"/>
              </w:rPr>
              <w:t>3,986</w:t>
            </w:r>
          </w:p>
        </w:tc>
      </w:tr>
    </w:tbl>
    <w:p w:rsidR="00B6334B" w:rsidRDefault="00B6334B" w:rsidP="00CB5CC3">
      <w:pPr>
        <w:spacing w:after="0" w:line="240" w:lineRule="auto"/>
        <w:ind w:left="360"/>
        <w:jc w:val="both"/>
        <w:rPr>
          <w:color w:val="000000"/>
        </w:rPr>
      </w:pPr>
    </w:p>
    <w:p w:rsidR="00B6334B" w:rsidRDefault="00B6334B" w:rsidP="00CB5CC3">
      <w:pPr>
        <w:spacing w:after="0" w:line="240" w:lineRule="auto"/>
        <w:ind w:left="360"/>
        <w:jc w:val="both"/>
        <w:rPr>
          <w:color w:val="000000"/>
        </w:rPr>
      </w:pPr>
    </w:p>
    <w:p w:rsidR="00B6334B" w:rsidRPr="00DC72A5" w:rsidRDefault="00B6334B" w:rsidP="005F451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B6334B" w:rsidRDefault="00B6334B" w:rsidP="005F451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6334B" w:rsidRDefault="00B6334B" w:rsidP="005F451F">
      <w:pPr>
        <w:spacing w:after="0" w:line="240" w:lineRule="auto"/>
        <w:ind w:left="360"/>
        <w:jc w:val="both"/>
        <w:rPr>
          <w:color w:val="000000"/>
        </w:rPr>
      </w:pPr>
    </w:p>
    <w:p w:rsidR="00B6334B" w:rsidRDefault="00B6334B" w:rsidP="005F451F">
      <w:pPr>
        <w:spacing w:after="0" w:line="240" w:lineRule="auto"/>
        <w:ind w:left="360"/>
        <w:jc w:val="both"/>
        <w:rPr>
          <w:color w:val="000000"/>
        </w:rPr>
      </w:pPr>
    </w:p>
    <w:p w:rsidR="00B6334B" w:rsidRPr="00703542" w:rsidRDefault="00B6334B" w:rsidP="005F451F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B6334B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6334B" w:rsidRPr="005459CC" w:rsidRDefault="00B6334B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334B" w:rsidRPr="005459CC" w:rsidRDefault="00B6334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6334B" w:rsidRPr="005459CC" w:rsidRDefault="00B6334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B6334B" w:rsidRPr="00AF1ABC" w:rsidRDefault="00B6334B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B6334B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34B" w:rsidRDefault="00B6334B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B6334B" w:rsidRDefault="00B6334B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34B" w:rsidRDefault="00B6334B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B6334B" w:rsidRDefault="00B6334B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83E7F"/>
    <w:rsid w:val="000B3B31"/>
    <w:rsid w:val="000E2091"/>
    <w:rsid w:val="00186C64"/>
    <w:rsid w:val="001C394A"/>
    <w:rsid w:val="001F0F7A"/>
    <w:rsid w:val="001F2145"/>
    <w:rsid w:val="001F365E"/>
    <w:rsid w:val="001F728F"/>
    <w:rsid w:val="002440A0"/>
    <w:rsid w:val="00251645"/>
    <w:rsid w:val="00255FAB"/>
    <w:rsid w:val="00284327"/>
    <w:rsid w:val="002858DE"/>
    <w:rsid w:val="002E5D63"/>
    <w:rsid w:val="002F69C5"/>
    <w:rsid w:val="00311021"/>
    <w:rsid w:val="00317374"/>
    <w:rsid w:val="00322567"/>
    <w:rsid w:val="003256DC"/>
    <w:rsid w:val="00342094"/>
    <w:rsid w:val="003A3059"/>
    <w:rsid w:val="003B693E"/>
    <w:rsid w:val="003C6B9F"/>
    <w:rsid w:val="003F3654"/>
    <w:rsid w:val="003F6C6A"/>
    <w:rsid w:val="00402FFD"/>
    <w:rsid w:val="004151A9"/>
    <w:rsid w:val="00446FA9"/>
    <w:rsid w:val="00451FE0"/>
    <w:rsid w:val="00452DAB"/>
    <w:rsid w:val="0047367C"/>
    <w:rsid w:val="00487744"/>
    <w:rsid w:val="004B622A"/>
    <w:rsid w:val="004E62CF"/>
    <w:rsid w:val="004F6F84"/>
    <w:rsid w:val="00506A67"/>
    <w:rsid w:val="005108D2"/>
    <w:rsid w:val="00534DA3"/>
    <w:rsid w:val="005459CC"/>
    <w:rsid w:val="00546243"/>
    <w:rsid w:val="00551887"/>
    <w:rsid w:val="005806F8"/>
    <w:rsid w:val="0058611D"/>
    <w:rsid w:val="005B266B"/>
    <w:rsid w:val="005C00EB"/>
    <w:rsid w:val="005C04B9"/>
    <w:rsid w:val="005F451F"/>
    <w:rsid w:val="00626489"/>
    <w:rsid w:val="00630137"/>
    <w:rsid w:val="0068179A"/>
    <w:rsid w:val="00693AC2"/>
    <w:rsid w:val="00697198"/>
    <w:rsid w:val="006B342B"/>
    <w:rsid w:val="006D0676"/>
    <w:rsid w:val="00703542"/>
    <w:rsid w:val="007433A3"/>
    <w:rsid w:val="00765457"/>
    <w:rsid w:val="00796F1E"/>
    <w:rsid w:val="0079788F"/>
    <w:rsid w:val="007A55C6"/>
    <w:rsid w:val="007A792C"/>
    <w:rsid w:val="007B3285"/>
    <w:rsid w:val="007C2C39"/>
    <w:rsid w:val="007C30E8"/>
    <w:rsid w:val="007D0E0F"/>
    <w:rsid w:val="007E6390"/>
    <w:rsid w:val="007F0861"/>
    <w:rsid w:val="007F2642"/>
    <w:rsid w:val="007F41DA"/>
    <w:rsid w:val="0080419B"/>
    <w:rsid w:val="00820ABB"/>
    <w:rsid w:val="00843EB1"/>
    <w:rsid w:val="008573C6"/>
    <w:rsid w:val="00861363"/>
    <w:rsid w:val="00875085"/>
    <w:rsid w:val="008A764C"/>
    <w:rsid w:val="008E0026"/>
    <w:rsid w:val="008F1A87"/>
    <w:rsid w:val="008F22AE"/>
    <w:rsid w:val="009319AD"/>
    <w:rsid w:val="00967FCA"/>
    <w:rsid w:val="00973B24"/>
    <w:rsid w:val="00997DE2"/>
    <w:rsid w:val="009B7DA4"/>
    <w:rsid w:val="009E0F1E"/>
    <w:rsid w:val="00A06C2D"/>
    <w:rsid w:val="00A31271"/>
    <w:rsid w:val="00A60517"/>
    <w:rsid w:val="00A85A86"/>
    <w:rsid w:val="00A8697C"/>
    <w:rsid w:val="00AA0945"/>
    <w:rsid w:val="00AC2FEC"/>
    <w:rsid w:val="00AC3D2B"/>
    <w:rsid w:val="00AD0639"/>
    <w:rsid w:val="00AF1ABC"/>
    <w:rsid w:val="00AF1CE4"/>
    <w:rsid w:val="00B016B2"/>
    <w:rsid w:val="00B034AE"/>
    <w:rsid w:val="00B171A8"/>
    <w:rsid w:val="00B35A8F"/>
    <w:rsid w:val="00B42EE4"/>
    <w:rsid w:val="00B45436"/>
    <w:rsid w:val="00B6334B"/>
    <w:rsid w:val="00B95E48"/>
    <w:rsid w:val="00B95E9C"/>
    <w:rsid w:val="00BB2813"/>
    <w:rsid w:val="00BB5E94"/>
    <w:rsid w:val="00BE6E34"/>
    <w:rsid w:val="00BE7802"/>
    <w:rsid w:val="00BF1FE2"/>
    <w:rsid w:val="00C20005"/>
    <w:rsid w:val="00C27BDD"/>
    <w:rsid w:val="00C372C0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014C"/>
    <w:rsid w:val="00D05B91"/>
    <w:rsid w:val="00D13F1A"/>
    <w:rsid w:val="00D4427F"/>
    <w:rsid w:val="00D4596C"/>
    <w:rsid w:val="00D51BE1"/>
    <w:rsid w:val="00D920D3"/>
    <w:rsid w:val="00DC6690"/>
    <w:rsid w:val="00DC72A5"/>
    <w:rsid w:val="00DF0AE2"/>
    <w:rsid w:val="00E0073B"/>
    <w:rsid w:val="00E00DAD"/>
    <w:rsid w:val="00E16316"/>
    <w:rsid w:val="00E33071"/>
    <w:rsid w:val="00E37C0A"/>
    <w:rsid w:val="00E4357F"/>
    <w:rsid w:val="00E61014"/>
    <w:rsid w:val="00E650E0"/>
    <w:rsid w:val="00E83C9C"/>
    <w:rsid w:val="00E9357F"/>
    <w:rsid w:val="00EA514E"/>
    <w:rsid w:val="00EF0661"/>
    <w:rsid w:val="00F261C4"/>
    <w:rsid w:val="00F37F99"/>
    <w:rsid w:val="00F55923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2FE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C2FEC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C2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2F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2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2</Pages>
  <Words>658</Words>
  <Characters>3755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2017-03-28T07:30:00Z</cp:lastPrinted>
  <dcterms:created xsi:type="dcterms:W3CDTF">2017-03-22T10:43:00Z</dcterms:created>
  <dcterms:modified xsi:type="dcterms:W3CDTF">2017-04-04T05:25:00Z</dcterms:modified>
</cp:coreProperties>
</file>